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4DC2" w14:textId="77777777" w:rsidR="00521DC7" w:rsidRDefault="00521DC7" w:rsidP="00521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C1DC70C" w14:textId="77777777" w:rsidR="00521DC7" w:rsidRDefault="00521DC7" w:rsidP="00521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69DA59" w14:textId="77777777" w:rsidR="00521DC7" w:rsidRDefault="00521DC7" w:rsidP="00521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A4AA5" w14:textId="77777777" w:rsidR="00521DC7" w:rsidRDefault="00521DC7" w:rsidP="00521DC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the subsidy granted to the King by Parliament in the port of Sandwich and in all ports and</w:t>
      </w:r>
    </w:p>
    <w:p w14:paraId="273E6C44" w14:textId="77777777" w:rsidR="00521DC7" w:rsidRDefault="00521DC7" w:rsidP="00521DC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places from there to Gravesend on one side and Romney on the other.</w:t>
      </w:r>
    </w:p>
    <w:p w14:paraId="20CC3BC1" w14:textId="77777777" w:rsidR="00521DC7" w:rsidRDefault="00521DC7" w:rsidP="00521DC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p.170)</w:t>
      </w:r>
    </w:p>
    <w:p w14:paraId="561D26CA" w14:textId="77777777" w:rsidR="00521DC7" w:rsidRDefault="00521DC7" w:rsidP="00521DC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765FEC2" w14:textId="77777777" w:rsidR="00521DC7" w:rsidRDefault="00521DC7" w:rsidP="00521DC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EEB171D" w14:textId="77777777" w:rsidR="00521DC7" w:rsidRDefault="00521DC7" w:rsidP="00521DC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2021</w:t>
      </w:r>
    </w:p>
    <w:p w14:paraId="1564CA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52BEB" w14:textId="77777777" w:rsidR="00521DC7" w:rsidRDefault="00521DC7" w:rsidP="009139A6">
      <w:r>
        <w:separator/>
      </w:r>
    </w:p>
  </w:endnote>
  <w:endnote w:type="continuationSeparator" w:id="0">
    <w:p w14:paraId="69EFCC0B" w14:textId="77777777" w:rsidR="00521DC7" w:rsidRDefault="00521D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C4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E5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02B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88B7" w14:textId="77777777" w:rsidR="00521DC7" w:rsidRDefault="00521DC7" w:rsidP="009139A6">
      <w:r>
        <w:separator/>
      </w:r>
    </w:p>
  </w:footnote>
  <w:footnote w:type="continuationSeparator" w:id="0">
    <w:p w14:paraId="509CEBE6" w14:textId="77777777" w:rsidR="00521DC7" w:rsidRDefault="00521D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5A7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29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20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DC7"/>
    <w:rsid w:val="000666E0"/>
    <w:rsid w:val="002510B7"/>
    <w:rsid w:val="00521DC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26B01"/>
  <w15:chartTrackingRefBased/>
  <w15:docId w15:val="{0B414173-ED6C-428A-923C-09320B5B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2021-05-21T18:59:00Z</dcterms:created>
  <dcterms:modified xsi:type="dcterms:W3CDTF">2021-05-21T19:00:00Z</dcterms:modified>
</cp:coreProperties>
</file>